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E5E" w:rsidRDefault="00656E5E" w:rsidP="00DA24FB">
      <w:pPr>
        <w:pStyle w:val="NoSpacing"/>
        <w:shd w:val="clear" w:color="auto" w:fill="A8D08D"/>
        <w:jc w:val="center"/>
        <w:rPr>
          <w:rFonts w:ascii="Times New Roman" w:hAnsi="Times New Roman"/>
          <w:b/>
          <w:sz w:val="24"/>
        </w:rPr>
      </w:pPr>
      <w:r w:rsidRPr="00DA24FB">
        <w:rPr>
          <w:rFonts w:ascii="Times New Roman" w:hAnsi="Times New Roman"/>
          <w:b/>
          <w:sz w:val="24"/>
        </w:rPr>
        <w:t>AÇILARIN ÇİZİMİ VE ÖLÇÜMÜ ETKİNLİKLERİ</w:t>
      </w:r>
    </w:p>
    <w:p w:rsidR="00656E5E" w:rsidRDefault="00656E5E" w:rsidP="00DA24FB">
      <w:pPr>
        <w:pStyle w:val="NoSpacing"/>
        <w:rPr>
          <w:rFonts w:ascii="Times New Roman" w:hAnsi="Times New Roman"/>
          <w:sz w:val="24"/>
        </w:rPr>
      </w:pPr>
    </w:p>
    <w:p w:rsidR="00656E5E" w:rsidRDefault="00656E5E" w:rsidP="00DA24FB">
      <w:pPr>
        <w:pStyle w:val="NoSpacing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Ölçüleri verilen açıları açıölçer yardımı ile çizelim.</w:t>
      </w:r>
    </w:p>
    <w:p w:rsidR="00656E5E" w:rsidRDefault="00656E5E" w:rsidP="00DA24FB">
      <w:pPr>
        <w:pStyle w:val="NoSpacing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1"/>
        <w:gridCol w:w="4531"/>
      </w:tblGrid>
      <w:tr w:rsidR="00656E5E" w:rsidRPr="00642251" w:rsidTr="00642251">
        <w:tc>
          <w:tcPr>
            <w:tcW w:w="4531" w:type="dxa"/>
            <w:shd w:val="clear" w:color="auto" w:fill="FFFFFF"/>
          </w:tcPr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  <w:r>
              <w:rPr>
                <w:noProof/>
                <w:lang w:eastAsia="tr-TR"/>
              </w:rPr>
              <w:pict>
                <v:shape id="Yarım Çerçeve 7" o:spid="_x0000_s1026" style="position:absolute;margin-left:14.5pt;margin-top:10.05pt;width:10.4pt;height:10.35pt;rotation:2302012fd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2311,131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" path="m,l132311,,88208,43888r-44320,l43888,87992,,131666,,xe" fillcolor="windowText" strokecolor="windowText" strokeweight="1pt">
                  <v:stroke joinstyle="miter"/>
                  <v:path arrowok="t" o:connecttype="custom" o:connectlocs="0,0;132311,0;88208,43888;43888,43888;43888,87992;0,131666;0,0" o:connectangles="0,0,0,0,0,0,0"/>
                </v:shape>
              </w:pict>
            </w: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  <w:r w:rsidRPr="00642251">
              <w:rPr>
                <w:rFonts w:ascii="Times New Roman" w:hAnsi="Times New Roman"/>
                <w:sz w:val="24"/>
              </w:rPr>
              <w:t>s ( A ) = 145°</w:t>
            </w: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4531" w:type="dxa"/>
            <w:shd w:val="clear" w:color="auto" w:fill="FFFFFF"/>
          </w:tcPr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  <w:r>
              <w:rPr>
                <w:noProof/>
                <w:lang w:eastAsia="tr-TR"/>
              </w:rPr>
              <w:pict>
                <v:shape id="Yarım Çerçeve 6" o:spid="_x0000_s1027" style="position:absolute;margin-left:19.7pt;margin-top:8.1pt;width:17.9pt;height:11.75pt;rotation:2302012fd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7575,149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" path="m,l227575,,151717,49716r-102001,l49716,116567,,149150,,xe" fillcolor="windowText" strokecolor="windowText" strokeweight="1pt">
                  <v:stroke joinstyle="miter"/>
                  <v:path arrowok="t" o:connecttype="custom" o:connectlocs="0,0;227575,0;151717,49716;49716,49716;49716,116567;0,149150;0,0" o:connectangles="0,0,0,0,0,0,0"/>
                </v:shape>
              </w:pict>
            </w: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  <w:r w:rsidRPr="00642251">
              <w:rPr>
                <w:rFonts w:ascii="Times New Roman" w:hAnsi="Times New Roman"/>
                <w:sz w:val="24"/>
              </w:rPr>
              <w:t>s ( ABC ) = 90°</w:t>
            </w:r>
          </w:p>
        </w:tc>
      </w:tr>
      <w:tr w:rsidR="00656E5E" w:rsidRPr="00642251" w:rsidTr="00642251">
        <w:tc>
          <w:tcPr>
            <w:tcW w:w="4531" w:type="dxa"/>
          </w:tcPr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  <w:r>
              <w:rPr>
                <w:noProof/>
                <w:lang w:eastAsia="tr-TR"/>
              </w:rPr>
              <w:pict>
                <v:shape id="Yarım Çerçeve 5" o:spid="_x0000_s1028" style="position:absolute;margin-left:18.55pt;margin-top:5.9pt;width:17.9pt;height:11.75pt;rotation:2302012fd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7575,149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" path="m,l227575,,151717,49716r-102001,l49716,116567,,149150,,xe" fillcolor="black" strokeweight="1pt">
                  <v:stroke joinstyle="miter"/>
                  <v:path arrowok="t" o:connecttype="custom" o:connectlocs="0,0;227575,0;151717,49716;49716,49716;49716,116567;0,149150;0,0" o:connectangles="0,0,0,0,0,0,0"/>
                </v:shape>
              </w:pict>
            </w: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  <w:r w:rsidRPr="00642251">
              <w:rPr>
                <w:rFonts w:ascii="Times New Roman" w:hAnsi="Times New Roman"/>
                <w:sz w:val="24"/>
              </w:rPr>
              <w:t>s ( KLM ) = 110°</w:t>
            </w: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4531" w:type="dxa"/>
          </w:tcPr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  <w:r>
              <w:rPr>
                <w:noProof/>
                <w:lang w:eastAsia="tr-TR"/>
              </w:rPr>
              <w:pict>
                <v:shape id="Yarım Çerçeve 8" o:spid="_x0000_s1029" style="position:absolute;margin-left:19.7pt;margin-top:7.75pt;width:17.9pt;height:11.75pt;rotation:2302012fd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7575,149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" path="m,l227575,,151717,49716r-102001,l49716,116567,,149150,,xe" fillcolor="windowText" strokecolor="windowText" strokeweight="1pt">
                  <v:stroke joinstyle="miter"/>
                  <v:path arrowok="t" o:connecttype="custom" o:connectlocs="0,0;227575,0;151717,49716;49716,49716;49716,116567;0,149150;0,0" o:connectangles="0,0,0,0,0,0,0"/>
                </v:shape>
              </w:pict>
            </w: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  <w:r w:rsidRPr="00642251">
              <w:rPr>
                <w:rFonts w:ascii="Times New Roman" w:hAnsi="Times New Roman"/>
                <w:sz w:val="24"/>
              </w:rPr>
              <w:t>s ( VYZ ) = 73°</w:t>
            </w:r>
          </w:p>
        </w:tc>
      </w:tr>
      <w:tr w:rsidR="00656E5E" w:rsidRPr="00642251" w:rsidTr="00642251">
        <w:tc>
          <w:tcPr>
            <w:tcW w:w="4531" w:type="dxa"/>
          </w:tcPr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  <w:r>
              <w:rPr>
                <w:noProof/>
                <w:lang w:eastAsia="tr-TR"/>
              </w:rPr>
              <w:pict>
                <v:shape id="Yarım Çerçeve 9" o:spid="_x0000_s1030" style="position:absolute;margin-left:14.5pt;margin-top:10.45pt;width:10.4pt;height:10.35pt;rotation:2302012fd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2311,131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" path="m,l132311,,88208,43888r-44320,l43888,87992,,131666,,xe" fillcolor="windowText" strokecolor="windowText" strokeweight="1pt">
                  <v:stroke joinstyle="miter"/>
                  <v:path arrowok="t" o:connecttype="custom" o:connectlocs="0,0;132311,0;88208,43888;43888,43888;43888,87992;0,131666;0,0" o:connectangles="0,0,0,0,0,0,0"/>
                </v:shape>
              </w:pict>
            </w: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  <w:r w:rsidRPr="00642251">
              <w:rPr>
                <w:rFonts w:ascii="Times New Roman" w:hAnsi="Times New Roman"/>
                <w:sz w:val="24"/>
              </w:rPr>
              <w:t>s ( C ) = 40°</w:t>
            </w: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4531" w:type="dxa"/>
          </w:tcPr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  <w:r>
              <w:rPr>
                <w:noProof/>
                <w:lang w:eastAsia="tr-TR"/>
              </w:rPr>
              <w:pict>
                <v:shape id="Yarım Çerçeve 11" o:spid="_x0000_s1031" style="position:absolute;margin-left:12.8pt;margin-top:7.5pt;width:10.4pt;height:10.35pt;rotation:2302012fd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2080,131445" wrapcoords="-9434 -9389 -9434 122056 18869 122056 28303 122056 141514 -9389 -9434 -9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" path="m,l132080,,88054,43815r-44239,l43815,87841,,131445,,xe" fillcolor="windowText" strokecolor="windowText" strokeweight="1pt">
                  <v:stroke joinstyle="miter"/>
                  <v:path arrowok="t" o:connecttype="custom" o:connectlocs="0,0;132080,0;88054,43815;43815,43815;43815,87841;0,131445;0,0" o:connectangles="0,0,0,0,0,0,0"/>
                  <w10:wrap type="through"/>
                </v:shape>
              </w:pict>
            </w:r>
            <w:r w:rsidRPr="00642251">
              <w:rPr>
                <w:rFonts w:ascii="Times New Roman" w:hAnsi="Times New Roman"/>
                <w:sz w:val="24"/>
              </w:rPr>
              <w:t xml:space="preserve">      </w:t>
            </w: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  <w:r w:rsidRPr="00642251">
              <w:rPr>
                <w:rFonts w:ascii="Times New Roman" w:hAnsi="Times New Roman"/>
                <w:sz w:val="24"/>
              </w:rPr>
              <w:t>s ( O ) = 130°</w:t>
            </w:r>
          </w:p>
        </w:tc>
      </w:tr>
      <w:tr w:rsidR="00656E5E" w:rsidRPr="00642251" w:rsidTr="00642251">
        <w:tc>
          <w:tcPr>
            <w:tcW w:w="4531" w:type="dxa"/>
          </w:tcPr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  <w:r>
              <w:rPr>
                <w:noProof/>
                <w:lang w:eastAsia="tr-TR"/>
              </w:rPr>
              <w:pict>
                <v:shape id="Yarım Çerçeve 12" o:spid="_x0000_s1032" style="position:absolute;margin-left:19pt;margin-top:6.8pt;width:17.9pt;height:11.75pt;rotation:2302012fd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7575,149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" path="m,l227575,,151717,49716r-102001,l49716,116567,,149150,,xe" fillcolor="windowText" strokecolor="windowText" strokeweight="1pt">
                  <v:stroke joinstyle="miter"/>
                  <v:path arrowok="t" o:connecttype="custom" o:connectlocs="0,0;227575,0;151717,49716;49716,49716;49716,116567;0,149150;0,0" o:connectangles="0,0,0,0,0,0,0"/>
                </v:shape>
              </w:pict>
            </w: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  <w:r w:rsidRPr="00642251">
              <w:rPr>
                <w:rFonts w:ascii="Times New Roman" w:hAnsi="Times New Roman"/>
                <w:sz w:val="24"/>
              </w:rPr>
              <w:t>s ( PRS ) = 79°</w:t>
            </w: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4531" w:type="dxa"/>
          </w:tcPr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  <w:r>
              <w:rPr>
                <w:noProof/>
                <w:lang w:eastAsia="tr-TR"/>
              </w:rPr>
              <w:pict>
                <v:shape id="Yarım Çerçeve 14" o:spid="_x0000_s1033" style="position:absolute;margin-left:13.9pt;margin-top:6.8pt;width:10.4pt;height:10.35pt;rotation:2302012fd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2311,131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" path="m,l132311,,88208,43888r-44320,l43888,87992,,131666,,xe" fillcolor="windowText" strokecolor="windowText" strokeweight="1pt">
                  <v:stroke joinstyle="miter"/>
                  <v:path arrowok="t" o:connecttype="custom" o:connectlocs="0,0;132311,0;88208,43888;43888,43888;43888,87992;0,131666;0,0" o:connectangles="0,0,0,0,0,0,0"/>
                </v:shape>
              </w:pict>
            </w: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  <w:r w:rsidRPr="00642251">
              <w:rPr>
                <w:rFonts w:ascii="Times New Roman" w:hAnsi="Times New Roman"/>
                <w:sz w:val="24"/>
              </w:rPr>
              <w:t>s ( C ) = 160°</w:t>
            </w:r>
          </w:p>
        </w:tc>
      </w:tr>
      <w:tr w:rsidR="00656E5E" w:rsidRPr="00642251" w:rsidTr="00642251">
        <w:tc>
          <w:tcPr>
            <w:tcW w:w="4531" w:type="dxa"/>
          </w:tcPr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  <w:r>
              <w:rPr>
                <w:noProof/>
                <w:lang w:eastAsia="tr-TR"/>
              </w:rPr>
              <w:pict>
                <v:shape id="Yarım Çerçeve 13" o:spid="_x0000_s1034" style="position:absolute;margin-left:19pt;margin-top:8.85pt;width:17.9pt;height:11.75pt;rotation:2302012fd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7575,149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" path="m,l227575,,151717,49716r-102001,l49716,116567,,149150,,xe" fillcolor="windowText" strokecolor="windowText" strokeweight="1pt">
                  <v:stroke joinstyle="miter"/>
                  <v:path arrowok="t" o:connecttype="custom" o:connectlocs="0,0;227575,0;151717,49716;49716,49716;49716,116567;0,149150;0,0" o:connectangles="0,0,0,0,0,0,0"/>
                </v:shape>
              </w:pict>
            </w: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  <w:r w:rsidRPr="00642251">
              <w:rPr>
                <w:rFonts w:ascii="Times New Roman" w:hAnsi="Times New Roman"/>
                <w:sz w:val="24"/>
              </w:rPr>
              <w:t>s ( AOB ) = 65°</w:t>
            </w: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  <w:tc>
          <w:tcPr>
            <w:tcW w:w="4531" w:type="dxa"/>
          </w:tcPr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  <w:r>
              <w:rPr>
                <w:noProof/>
                <w:lang w:eastAsia="tr-TR"/>
              </w:rPr>
              <w:pict>
                <v:shape id="Yarım Çerçeve 15" o:spid="_x0000_s1035" style="position:absolute;margin-left:13.15pt;margin-top:8.35pt;width:11.1pt;height:11.05pt;rotation:2302012fd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838,140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" path="m,l140838,,93892,46680r-47212,l46680,93626,,140042,,xe" fillcolor="windowText" strokecolor="windowText" strokeweight="1pt">
                  <v:stroke joinstyle="miter"/>
                  <v:path arrowok="t" o:connecttype="custom" o:connectlocs="0,0;140838,0;93892,46680;46680,46680;46680,93626;0,140042;0,0" o:connectangles="0,0,0,0,0,0,0"/>
                </v:shape>
              </w:pict>
            </w:r>
          </w:p>
          <w:p w:rsidR="00656E5E" w:rsidRPr="00642251" w:rsidRDefault="00656E5E" w:rsidP="00DA24FB">
            <w:pPr>
              <w:pStyle w:val="NoSpacing"/>
              <w:rPr>
                <w:rFonts w:ascii="Times New Roman" w:hAnsi="Times New Roman"/>
                <w:sz w:val="24"/>
              </w:rPr>
            </w:pPr>
            <w:r w:rsidRPr="00642251">
              <w:rPr>
                <w:rFonts w:ascii="Times New Roman" w:hAnsi="Times New Roman"/>
                <w:sz w:val="24"/>
              </w:rPr>
              <w:t>s ( B ) = 100°</w:t>
            </w:r>
          </w:p>
        </w:tc>
      </w:tr>
    </w:tbl>
    <w:p w:rsidR="00656E5E" w:rsidRDefault="00656E5E" w:rsidP="00DA24FB">
      <w:pPr>
        <w:pStyle w:val="NoSpacing"/>
        <w:rPr>
          <w:rFonts w:ascii="Times New Roman" w:hAnsi="Times New Roman"/>
          <w:sz w:val="24"/>
        </w:rPr>
      </w:pPr>
    </w:p>
    <w:p w:rsidR="00656E5E" w:rsidRDefault="00656E5E" w:rsidP="009104A6">
      <w:pPr>
        <w:pStyle w:val="NoSpacing"/>
        <w:shd w:val="clear" w:color="auto" w:fill="A8D08D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AÇI PROBLEMLERİ</w:t>
      </w:r>
    </w:p>
    <w:p w:rsidR="00656E5E" w:rsidRDefault="00656E5E" w:rsidP="009104A6">
      <w:pPr>
        <w:ind w:firstLine="708"/>
      </w:pPr>
    </w:p>
    <w:p w:rsidR="00656E5E" w:rsidRDefault="00656E5E" w:rsidP="009104A6">
      <w:pPr>
        <w:pStyle w:val="NoSpacing"/>
        <w:rPr>
          <w:rFonts w:ascii="Times New Roman" w:hAnsi="Times New Roman"/>
          <w:sz w:val="24"/>
        </w:rPr>
        <w:sectPr w:rsidR="00656E5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56E5E" w:rsidRDefault="00656E5E" w:rsidP="009104A6">
      <w:pPr>
        <w:pStyle w:val="NoSpacing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A </w:t>
      </w:r>
    </w:p>
    <w:p w:rsidR="00656E5E" w:rsidRDefault="00656E5E" w:rsidP="00961379">
      <w:pPr>
        <w:pStyle w:val="NoSpacing"/>
        <w:ind w:left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</w:t>
      </w:r>
      <w:r w:rsidRPr="00642251">
        <w:rPr>
          <w:rFonts w:ascii="Times New Roman" w:hAnsi="Times New Roman"/>
          <w:b/>
          <w:noProof/>
          <w:sz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8" o:spid="_x0000_i1025" type="#_x0000_t75" style="width:137.25pt;height:94.5pt;visibility:visible">
            <v:imagedata r:id="rId5" o:title=""/>
          </v:shape>
        </w:pict>
      </w:r>
    </w:p>
    <w:p w:rsidR="00656E5E" w:rsidRDefault="00656E5E" w:rsidP="00961379">
      <w:pPr>
        <w:pStyle w:val="NoSpacing"/>
        <w:ind w:left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B                                          C</w:t>
      </w:r>
    </w:p>
    <w:p w:rsidR="00656E5E" w:rsidRDefault="00656E5E" w:rsidP="00961379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656E5E" w:rsidRDefault="00656E5E" w:rsidP="00961379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Yukarıdaki ABC üçgeninde </w:t>
      </w:r>
    </w:p>
    <w:p w:rsidR="00656E5E" w:rsidRDefault="00656E5E" w:rsidP="00961379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Yarım Çerçeve 21" o:spid="_x0000_s1036" style="position:absolute;left:0;text-align:left;margin-left:111.35pt;margin-top:5.2pt;width:11.1pt;height:11.05pt;rotation:2302012fd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838,140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" path="m,l140838,,93892,46680r-47212,l46680,93626,,140042,,xe" fillcolor="windowText" strokecolor="windowText" strokeweight="1pt">
            <v:stroke joinstyle="miter"/>
            <v:path arrowok="t" o:connecttype="custom" o:connectlocs="0,0;140838,0;93892,46680;46680,46680;46680,93626;0,140042;0,0" o:connectangles="0,0,0,0,0,0,0"/>
          </v:shape>
        </w:pict>
      </w:r>
      <w:r>
        <w:rPr>
          <w:noProof/>
          <w:lang w:eastAsia="tr-TR"/>
        </w:rPr>
        <w:pict>
          <v:shape id="Yarım Çerçeve 20" o:spid="_x0000_s1037" style="position:absolute;left:0;text-align:left;margin-left:44.65pt;margin-top:5.3pt;width:11.05pt;height:11pt;rotation:2302012fd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335,139700" wrapcoords="-9356 -9313 -9356 130387 18711 130387 28067 130387 149691 -9313 -9356 -9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" path="m,l140335,,93557,46566r-46991,l46566,93345,,139700,,xe" fillcolor="windowText" strokecolor="windowText" strokeweight="1pt">
            <v:stroke joinstyle="miter"/>
            <v:path arrowok="t" o:connecttype="custom" o:connectlocs="0,0;140335,0;93557,46566;46566,46566;46566,93345;0,139700;0,0" o:connectangles="0,0,0,0,0,0,0"/>
            <w10:wrap type="through"/>
          </v:shape>
        </w:pict>
      </w:r>
      <w:r>
        <w:rPr>
          <w:rFonts w:ascii="Times New Roman" w:hAnsi="Times New Roman"/>
          <w:sz w:val="24"/>
        </w:rPr>
        <w:t xml:space="preserve"> </w:t>
      </w:r>
    </w:p>
    <w:p w:rsidR="00656E5E" w:rsidRDefault="00656E5E" w:rsidP="00961379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s(B)=64°  ve s (C)= 58° olduğuna</w:t>
      </w:r>
    </w:p>
    <w:p w:rsidR="00656E5E" w:rsidRDefault="00656E5E" w:rsidP="00961379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Yarım Çerçeve 22" o:spid="_x0000_s1038" style="position:absolute;left:0;text-align:left;margin-left:75.75pt;margin-top:6.7pt;width:11.1pt;height:11.05pt;rotation:2302012fd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838,140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" path="m,l140838,,93892,46680r-47212,l46680,93626,,140042,,xe" fillcolor="windowText" strokecolor="windowText" strokeweight="1pt">
            <v:stroke joinstyle="miter"/>
            <v:path arrowok="t" o:connecttype="custom" o:connectlocs="0,0;140838,0;93892,46680;46680,46680;46680,93626;0,140042;0,0" o:connectangles="0,0,0,0,0,0,0"/>
          </v:shape>
        </w:pict>
      </w:r>
    </w:p>
    <w:p w:rsidR="00656E5E" w:rsidRPr="00961379" w:rsidRDefault="00656E5E" w:rsidP="00961379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göre s ( A) kaç derecedir?</w:t>
      </w:r>
    </w:p>
    <w:p w:rsidR="00656E5E" w:rsidRDefault="00656E5E" w:rsidP="00961379">
      <w:pPr>
        <w:pStyle w:val="NoSpacing"/>
        <w:ind w:left="720"/>
        <w:rPr>
          <w:rFonts w:ascii="Times New Roman" w:hAnsi="Times New Roman"/>
          <w:b/>
          <w:sz w:val="24"/>
        </w:rPr>
      </w:pPr>
    </w:p>
    <w:tbl>
      <w:tblPr>
        <w:tblW w:w="3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"/>
        <w:gridCol w:w="229"/>
        <w:gridCol w:w="229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</w:tblGrid>
      <w:tr w:rsidR="00656E5E" w:rsidRPr="00642251" w:rsidTr="00642251"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96137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656E5E" w:rsidRDefault="00656E5E" w:rsidP="00961379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656E5E" w:rsidRPr="00C375A0" w:rsidRDefault="00656E5E" w:rsidP="00D507DD">
      <w:pPr>
        <w:pStyle w:val="NoSpacing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 w:rsidRPr="00C375A0">
        <w:rPr>
          <w:rFonts w:ascii="Times New Roman" w:hAnsi="Times New Roman"/>
          <w:sz w:val="24"/>
        </w:rPr>
        <w:t>Bir dik üçgenin dar açılarından biri 34° ise, diğer dar açısı kaç derecedir?</w:t>
      </w:r>
    </w:p>
    <w:p w:rsidR="00656E5E" w:rsidRDefault="00656E5E" w:rsidP="00C375A0">
      <w:pPr>
        <w:pStyle w:val="NoSpacing"/>
        <w:ind w:left="720"/>
        <w:rPr>
          <w:rFonts w:ascii="Times New Roman" w:hAnsi="Times New Roman"/>
          <w:sz w:val="24"/>
        </w:rPr>
      </w:pPr>
    </w:p>
    <w:tbl>
      <w:tblPr>
        <w:tblW w:w="3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"/>
        <w:gridCol w:w="229"/>
        <w:gridCol w:w="229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</w:tblGrid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656E5E" w:rsidRDefault="00656E5E" w:rsidP="00C375A0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656E5E" w:rsidRPr="004B7A37" w:rsidRDefault="00656E5E" w:rsidP="00D507DD">
      <w:pPr>
        <w:pStyle w:val="NoSpacing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Üç açının toplamı bir doğru açıya eşittir. Açılardan biri 77°, diğeri 43° ise, üçüncü açı kaç derecedir?</w:t>
      </w:r>
    </w:p>
    <w:tbl>
      <w:tblPr>
        <w:tblW w:w="3566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"/>
        <w:gridCol w:w="229"/>
        <w:gridCol w:w="229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</w:tblGrid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656E5E" w:rsidRDefault="00656E5E" w:rsidP="00D507DD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656E5E" w:rsidRPr="004B7A37" w:rsidRDefault="00656E5E" w:rsidP="00D507DD">
      <w:pPr>
        <w:pStyle w:val="NoSpacing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 w:rsidRPr="004B7A37">
        <w:rPr>
          <w:rFonts w:ascii="Times New Roman" w:hAnsi="Times New Roman"/>
          <w:b/>
          <w:sz w:val="24"/>
        </w:rPr>
        <w:t xml:space="preserve">       </w:t>
      </w:r>
      <w:r>
        <w:rPr>
          <w:rFonts w:ascii="Times New Roman" w:hAnsi="Times New Roman"/>
          <w:b/>
          <w:sz w:val="24"/>
        </w:rPr>
        <w:t xml:space="preserve">                M</w:t>
      </w:r>
    </w:p>
    <w:p w:rsidR="00656E5E" w:rsidRDefault="00656E5E" w:rsidP="004B7A37">
      <w:pPr>
        <w:pStyle w:val="NoSpacing"/>
        <w:ind w:left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S   </w:t>
      </w:r>
      <w:r w:rsidRPr="00642251">
        <w:rPr>
          <w:rFonts w:ascii="Times New Roman" w:hAnsi="Times New Roman"/>
          <w:b/>
          <w:noProof/>
          <w:sz w:val="24"/>
          <w:lang w:eastAsia="tr-TR"/>
        </w:rPr>
        <w:pict>
          <v:shape id="Resim 23" o:spid="_x0000_i1026" type="#_x0000_t75" style="width:107.25pt;height:108.75pt;visibility:visible">
            <v:imagedata r:id="rId6" o:title=""/>
          </v:shape>
        </w:pict>
      </w:r>
      <w:r>
        <w:rPr>
          <w:rFonts w:ascii="Times New Roman" w:hAnsi="Times New Roman"/>
          <w:b/>
          <w:sz w:val="24"/>
        </w:rPr>
        <w:t>T</w:t>
      </w:r>
    </w:p>
    <w:p w:rsidR="00656E5E" w:rsidRPr="00B330F4" w:rsidRDefault="00656E5E" w:rsidP="00B330F4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  </w:t>
      </w:r>
    </w:p>
    <w:p w:rsidR="00656E5E" w:rsidRDefault="00656E5E" w:rsidP="00B330F4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Yukarıdaki MST üçgeninde </w:t>
      </w:r>
    </w:p>
    <w:p w:rsidR="00656E5E" w:rsidRDefault="00656E5E" w:rsidP="00B330F4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Yarım Çerçeve 24" o:spid="_x0000_s1039" style="position:absolute;left:0;text-align:left;margin-left:111.35pt;margin-top:5.2pt;width:11.1pt;height:11.05pt;rotation:2302012fd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838,140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" path="m,l140838,,93892,46680r-47212,l46680,93626,,140042,,xe" fillcolor="windowText" strokecolor="windowText" strokeweight="1pt">
            <v:stroke joinstyle="miter"/>
            <v:path arrowok="t" o:connecttype="custom" o:connectlocs="0,0;140838,0;93892,46680;46680,46680;46680,93626;0,140042;0,0" o:connectangles="0,0,0,0,0,0,0"/>
          </v:shape>
        </w:pict>
      </w:r>
      <w:r>
        <w:rPr>
          <w:noProof/>
          <w:lang w:eastAsia="tr-TR"/>
        </w:rPr>
        <w:pict>
          <v:shape id="Yarım Çerçeve 25" o:spid="_x0000_s1040" style="position:absolute;left:0;text-align:left;margin-left:44.65pt;margin-top:5.3pt;width:11.05pt;height:11pt;rotation:2302012fd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335,139700" wrapcoords="-9356 -9313 -9356 130387 18711 130387 28067 130387 149691 -9313 -9356 -9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" path="m,l140335,,93557,46566r-46991,l46566,93345,,139700,,xe" fillcolor="windowText" strokecolor="windowText" strokeweight="1pt">
            <v:stroke joinstyle="miter"/>
            <v:path arrowok="t" o:connecttype="custom" o:connectlocs="0,0;140335,0;93557,46566;46566,46566;46566,93345;0,139700;0,0" o:connectangles="0,0,0,0,0,0,0"/>
            <w10:wrap type="through"/>
          </v:shape>
        </w:pict>
      </w:r>
      <w:r>
        <w:rPr>
          <w:rFonts w:ascii="Times New Roman" w:hAnsi="Times New Roman"/>
          <w:sz w:val="24"/>
        </w:rPr>
        <w:t xml:space="preserve"> </w:t>
      </w:r>
    </w:p>
    <w:p w:rsidR="00656E5E" w:rsidRDefault="00656E5E" w:rsidP="00B330F4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s(M)=67°  ve s (T)= 57° olduğuna</w:t>
      </w:r>
    </w:p>
    <w:p w:rsidR="00656E5E" w:rsidRDefault="00656E5E" w:rsidP="00B330F4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Yarım Çerçeve 26" o:spid="_x0000_s1041" style="position:absolute;left:0;text-align:left;margin-left:75.75pt;margin-top:6.7pt;width:11.1pt;height:11.05pt;rotation:2302012fd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838,140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" path="m,l140838,,93892,46680r-47212,l46680,93626,,140042,,xe" fillcolor="windowText" strokecolor="windowText" strokeweight="1pt">
            <v:stroke joinstyle="miter"/>
            <v:path arrowok="t" o:connecttype="custom" o:connectlocs="0,0;140838,0;93892,46680;46680,46680;46680,93626;0,140042;0,0" o:connectangles="0,0,0,0,0,0,0"/>
          </v:shape>
        </w:pict>
      </w:r>
    </w:p>
    <w:p w:rsidR="00656E5E" w:rsidRDefault="00656E5E" w:rsidP="00B330F4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göre s ( S ) kaç derecedir?</w:t>
      </w:r>
    </w:p>
    <w:p w:rsidR="00656E5E" w:rsidRPr="00961379" w:rsidRDefault="00656E5E" w:rsidP="00B330F4">
      <w:pPr>
        <w:pStyle w:val="NoSpacing"/>
        <w:ind w:left="720"/>
        <w:rPr>
          <w:rFonts w:ascii="Times New Roman" w:hAnsi="Times New Roman"/>
          <w:sz w:val="24"/>
        </w:rPr>
      </w:pPr>
    </w:p>
    <w:tbl>
      <w:tblPr>
        <w:tblW w:w="3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"/>
        <w:gridCol w:w="229"/>
        <w:gridCol w:w="229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</w:tblGrid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656E5E" w:rsidRDefault="00656E5E" w:rsidP="004B7A37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656E5E" w:rsidRDefault="00656E5E" w:rsidP="00B330F4">
      <w:pPr>
        <w:pStyle w:val="NoSpacing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İç açıları toplamı 180° olan DEF üçgeninde D açısı 35° ve E açısı 55° ise F açısı kaç derecedir?</w:t>
      </w:r>
    </w:p>
    <w:p w:rsidR="00656E5E" w:rsidRDefault="00656E5E" w:rsidP="00B330F4">
      <w:pPr>
        <w:pStyle w:val="NoSpacing"/>
        <w:ind w:left="720"/>
        <w:rPr>
          <w:rFonts w:ascii="Times New Roman" w:hAnsi="Times New Roman"/>
          <w:b/>
          <w:sz w:val="24"/>
        </w:rPr>
      </w:pPr>
    </w:p>
    <w:tbl>
      <w:tblPr>
        <w:tblW w:w="3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"/>
        <w:gridCol w:w="229"/>
        <w:gridCol w:w="229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  <w:gridCol w:w="230"/>
      </w:tblGrid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642251"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656E5E" w:rsidRDefault="00656E5E" w:rsidP="00B330F4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656E5E" w:rsidRPr="00FD3EDA" w:rsidRDefault="00656E5E" w:rsidP="00BB3AA4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</w:rPr>
      </w:pPr>
      <w:r w:rsidRPr="00FD3EDA">
        <w:rPr>
          <w:rFonts w:ascii="Times New Roman" w:hAnsi="Times New Roman"/>
          <w:b/>
          <w:sz w:val="24"/>
        </w:rPr>
        <w:t xml:space="preserve"> </w:t>
      </w:r>
      <w:r w:rsidRPr="00FD3EDA">
        <w:rPr>
          <w:rFonts w:ascii="Times New Roman" w:hAnsi="Times New Roman"/>
          <w:sz w:val="24"/>
        </w:rPr>
        <w:t>İki açısı eşit olan üçgenin bir açısı 100° ise eşit olan açıları kaç derecedir?</w:t>
      </w:r>
      <w:bookmarkStart w:id="0" w:name="_GoBack"/>
      <w:bookmarkEnd w:id="0"/>
    </w:p>
    <w:tbl>
      <w:tblPr>
        <w:tblW w:w="401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656E5E" w:rsidRPr="00642251" w:rsidTr="007B480A"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7B480A"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7B480A"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7B480A"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7B480A"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7B480A"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E5E" w:rsidRPr="00642251" w:rsidTr="007B480A"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656E5E" w:rsidRPr="00642251" w:rsidRDefault="00656E5E" w:rsidP="00D507DD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656E5E" w:rsidRDefault="00656E5E" w:rsidP="007B480A">
      <w:r>
        <w:t xml:space="preserve">www.sorubak.com   </w:t>
      </w:r>
    </w:p>
    <w:p w:rsidR="00656E5E" w:rsidRPr="00C375A0" w:rsidRDefault="00656E5E" w:rsidP="007B480A">
      <w:pPr>
        <w:pStyle w:val="NoSpacing"/>
      </w:pPr>
    </w:p>
    <w:sectPr w:rsidR="00656E5E" w:rsidRPr="00C375A0" w:rsidSect="009104A6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11537"/>
    <w:multiLevelType w:val="hybridMultilevel"/>
    <w:tmpl w:val="30C2CD34"/>
    <w:lvl w:ilvl="0" w:tplc="BF6C43E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9E4"/>
    <w:rsid w:val="000B5DEE"/>
    <w:rsid w:val="0036301E"/>
    <w:rsid w:val="003A0D4E"/>
    <w:rsid w:val="003C033A"/>
    <w:rsid w:val="003F0071"/>
    <w:rsid w:val="00421D37"/>
    <w:rsid w:val="004B7A37"/>
    <w:rsid w:val="0053035C"/>
    <w:rsid w:val="00642251"/>
    <w:rsid w:val="00656E5E"/>
    <w:rsid w:val="00674A3A"/>
    <w:rsid w:val="0079625D"/>
    <w:rsid w:val="007B480A"/>
    <w:rsid w:val="009104A6"/>
    <w:rsid w:val="00961379"/>
    <w:rsid w:val="00B330F4"/>
    <w:rsid w:val="00B50A25"/>
    <w:rsid w:val="00BB3AA4"/>
    <w:rsid w:val="00C375A0"/>
    <w:rsid w:val="00D22391"/>
    <w:rsid w:val="00D507DD"/>
    <w:rsid w:val="00DA24FB"/>
    <w:rsid w:val="00E179E4"/>
    <w:rsid w:val="00FD3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D4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21D37"/>
    <w:rPr>
      <w:lang w:eastAsia="en-US"/>
    </w:rPr>
  </w:style>
  <w:style w:type="table" w:styleId="TableGrid">
    <w:name w:val="Table Grid"/>
    <w:basedOn w:val="TableNormal"/>
    <w:uiPriority w:val="99"/>
    <w:rsid w:val="00DA24F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D3EDA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70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261</Words>
  <Characters>1488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ilkergedik@mynet.com</dc:creator>
  <cp:keywords/>
  <dc:description/>
  <cp:lastModifiedBy>BİRSEN</cp:lastModifiedBy>
  <cp:revision>5</cp:revision>
  <cp:lastPrinted>2015-07-18T13:49:00Z</cp:lastPrinted>
  <dcterms:created xsi:type="dcterms:W3CDTF">2015-07-18T13:50:00Z</dcterms:created>
  <dcterms:modified xsi:type="dcterms:W3CDTF">2015-07-22T20:16:00Z</dcterms:modified>
</cp:coreProperties>
</file>